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BFE" w:rsidRDefault="00727BFE">
      <w:bookmarkStart w:id="0" w:name="_GoBack"/>
      <w:bookmarkEnd w:id="0"/>
    </w:p>
    <w:p w:rsidR="00F524F1" w:rsidRDefault="00F524F1"/>
    <w:p w:rsidR="00F524F1" w:rsidRDefault="00F524F1" w:rsidP="00F524F1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F524F1" w:rsidRPr="00273645" w:rsidRDefault="00F524F1" w:rsidP="00F524F1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___(</w:t>
      </w:r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2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ciudad, estado)___, ___(</w:t>
      </w:r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3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fecha)___</w:t>
      </w: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___(</w:t>
      </w:r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del servidor público a quien se le dirige el oficio)___</w:t>
      </w: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___(</w:t>
      </w:r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del servidor público)___</w:t>
      </w: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___(</w:t>
      </w:r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6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unidad administrativa convocante)___</w:t>
      </w: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 xml:space="preserve">P R E S E N T E </w:t>
      </w:r>
    </w:p>
    <w:p w:rsidR="00F524F1" w:rsidRDefault="00F524F1" w:rsidP="00F524F1">
      <w:pPr>
        <w:spacing w:line="360" w:lineRule="auto"/>
        <w:jc w:val="both"/>
        <w:rPr>
          <w:rFonts w:ascii="Arial" w:hAnsi="Arial" w:cs="Arial"/>
          <w:u w:val="single"/>
        </w:rPr>
      </w:pPr>
    </w:p>
    <w:p w:rsidR="00F524F1" w:rsidRDefault="00F524F1" w:rsidP="00F524F1">
      <w:pPr>
        <w:spacing w:line="360" w:lineRule="auto"/>
        <w:jc w:val="both"/>
        <w:rPr>
          <w:rFonts w:ascii="Arial" w:hAnsi="Arial" w:cs="Arial"/>
          <w:u w:val="single"/>
        </w:rPr>
      </w:pPr>
    </w:p>
    <w:p w:rsidR="00F524F1" w:rsidRPr="00F524F1" w:rsidRDefault="00F524F1" w:rsidP="00F524F1">
      <w:pPr>
        <w:jc w:val="both"/>
        <w:rPr>
          <w:rFonts w:ascii="Arial" w:hAnsi="Arial" w:cs="Arial"/>
          <w:sz w:val="20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___(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del representante legal)___,</w:t>
      </w:r>
      <w:r w:rsidRPr="00F524F1">
        <w:rPr>
          <w:rFonts w:ascii="Arial" w:hAnsi="Arial" w:cs="Arial"/>
          <w:sz w:val="20"/>
        </w:rPr>
        <w:t xml:space="preserve"> en representación de </w:t>
      </w:r>
      <w:r>
        <w:rPr>
          <w:rFonts w:ascii="Arial" w:hAnsi="Arial" w:cs="Arial"/>
          <w:sz w:val="20"/>
        </w:rPr>
        <w:t>_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__(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8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 la empresa)__</w:t>
      </w:r>
      <w:r>
        <w:rPr>
          <w:rFonts w:ascii="Arial" w:hAnsi="Arial" w:cs="Arial"/>
          <w:sz w:val="20"/>
        </w:rPr>
        <w:t>_</w:t>
      </w:r>
      <w:r w:rsidRPr="00F524F1">
        <w:rPr>
          <w:rFonts w:ascii="Arial" w:hAnsi="Arial" w:cs="Arial"/>
          <w:sz w:val="20"/>
        </w:rPr>
        <w:t>, con fundamento en lo dispuesto en los artículos 18 fracción I y 19 de la Ley Federal de Transparencia y Acceso a la Información Pública Gubernamental, manifiesto que la información y/o documentos que se listan más ad</w:t>
      </w:r>
      <w:r w:rsidR="00EB51E5">
        <w:rPr>
          <w:rFonts w:ascii="Arial" w:hAnsi="Arial" w:cs="Arial"/>
          <w:sz w:val="20"/>
        </w:rPr>
        <w:t>elante, mismos que integran la p</w:t>
      </w:r>
      <w:r w:rsidRPr="00F524F1">
        <w:rPr>
          <w:rFonts w:ascii="Arial" w:hAnsi="Arial" w:cs="Arial"/>
          <w:sz w:val="20"/>
        </w:rPr>
        <w:t>roposi</w:t>
      </w:r>
      <w:r w:rsidR="00EB51E5">
        <w:rPr>
          <w:rFonts w:ascii="Arial" w:hAnsi="Arial" w:cs="Arial"/>
          <w:sz w:val="20"/>
        </w:rPr>
        <w:t>ción presentada</w:t>
      </w:r>
      <w:r w:rsidRPr="00F524F1">
        <w:rPr>
          <w:rFonts w:ascii="Arial" w:hAnsi="Arial" w:cs="Arial"/>
          <w:sz w:val="20"/>
        </w:rPr>
        <w:t xml:space="preserve"> en el proceso de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___(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9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tipo de licitación)___</w:t>
      </w:r>
      <w:r w:rsidRPr="00F524F1">
        <w:rPr>
          <w:rFonts w:ascii="Arial" w:hAnsi="Arial" w:cs="Arial"/>
          <w:sz w:val="20"/>
        </w:rPr>
        <w:t xml:space="preserve"> N°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___(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10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número de licitación)___,</w:t>
      </w:r>
      <w:r w:rsidRPr="00F524F1">
        <w:rPr>
          <w:rFonts w:ascii="Arial" w:hAnsi="Arial" w:cs="Arial"/>
          <w:sz w:val="20"/>
        </w:rPr>
        <w:t xml:space="preserve"> se entrega</w:t>
      </w:r>
      <w:r w:rsidR="00A761CB">
        <w:rPr>
          <w:rFonts w:ascii="Arial" w:hAnsi="Arial" w:cs="Arial"/>
          <w:sz w:val="20"/>
        </w:rPr>
        <w:t>n</w:t>
      </w:r>
      <w:r w:rsidRPr="00F524F1">
        <w:rPr>
          <w:rFonts w:ascii="Arial" w:hAnsi="Arial" w:cs="Arial"/>
          <w:sz w:val="20"/>
        </w:rPr>
        <w:t xml:space="preserve"> con carácter confidencial. </w:t>
      </w:r>
    </w:p>
    <w:p w:rsidR="00F524F1" w:rsidRPr="00F524F1" w:rsidRDefault="00F524F1" w:rsidP="00F524F1">
      <w:pPr>
        <w:jc w:val="both"/>
        <w:rPr>
          <w:rFonts w:ascii="Arial" w:hAnsi="Arial" w:cs="Arial"/>
          <w:sz w:val="20"/>
        </w:rPr>
      </w:pPr>
    </w:p>
    <w:p w:rsidR="00F524F1" w:rsidRPr="00B64C9B" w:rsidRDefault="00F524F1" w:rsidP="00F524F1">
      <w:pPr>
        <w:pStyle w:val="ctb10pt"/>
        <w:suppressAutoHyphens w:val="0"/>
        <w:rPr>
          <w:rFonts w:cs="Arial"/>
          <w:b w:val="0"/>
          <w:bCs/>
          <w:color w:val="000000"/>
          <w:lang w:val="es-ES"/>
        </w:rPr>
      </w:pPr>
      <w:r w:rsidRPr="00B64C9B">
        <w:rPr>
          <w:rFonts w:cs="Arial"/>
          <w:b w:val="0"/>
          <w:bCs/>
          <w:color w:val="000000"/>
          <w:lang w:val="es-ES"/>
        </w:rPr>
        <w:t>Lista de documentos</w:t>
      </w: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54"/>
      </w:tblGrid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center"/>
              <w:rPr>
                <w:rFonts w:ascii="Arial" w:hAnsi="Arial" w:cs="Arial"/>
              </w:rPr>
            </w:pPr>
            <w:r w:rsidRPr="00F524F1">
              <w:rPr>
                <w:rFonts w:ascii="Arial" w:hAnsi="Arial" w:cs="Arial"/>
                <w:sz w:val="20"/>
              </w:rPr>
              <w:t xml:space="preserve">Parte I: </w:t>
            </w:r>
            <w:r w:rsidRPr="00F524F1">
              <w:rPr>
                <w:rFonts w:ascii="Arial" w:hAnsi="Arial" w:cs="Arial"/>
                <w:bCs/>
                <w:sz w:val="20"/>
              </w:rPr>
              <w:t>Documentación distinta de la propuesta técnica y económica</w:t>
            </w:r>
          </w:p>
        </w:tc>
      </w:tr>
      <w:tr w:rsidR="00F524F1" w:rsidRPr="00AC0908" w:rsidTr="00F524F1">
        <w:tc>
          <w:tcPr>
            <w:tcW w:w="10112" w:type="dxa"/>
          </w:tcPr>
          <w:p w:rsidR="00F524F1" w:rsidRPr="00B64C9B" w:rsidRDefault="00B64C9B" w:rsidP="00173CC3">
            <w:pPr>
              <w:jc w:val="center"/>
              <w:rPr>
                <w:rFonts w:ascii="Arial" w:hAnsi="Arial" w:cs="Arial"/>
                <w:i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741A82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</w:tbl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9"/>
        <w:gridCol w:w="4489"/>
      </w:tblGrid>
      <w:tr w:rsidR="00F524F1" w:rsidRPr="00AC0908" w:rsidTr="00F524F1">
        <w:tc>
          <w:tcPr>
            <w:tcW w:w="5055" w:type="dxa"/>
          </w:tcPr>
          <w:p w:rsidR="00F524F1" w:rsidRPr="00F524F1" w:rsidRDefault="00F524F1" w:rsidP="00D132D1">
            <w:pPr>
              <w:pStyle w:val="titulo"/>
              <w:rPr>
                <w:rFonts w:cs="Arial"/>
                <w:lang w:val="es-ES"/>
              </w:rPr>
            </w:pPr>
            <w:r w:rsidRPr="00F524F1">
              <w:rPr>
                <w:rFonts w:cs="Arial"/>
                <w:lang w:val="es-ES"/>
              </w:rPr>
              <w:t>Parte II: Propuesta técnica</w:t>
            </w:r>
          </w:p>
        </w:tc>
        <w:tc>
          <w:tcPr>
            <w:tcW w:w="5056" w:type="dxa"/>
          </w:tcPr>
          <w:p w:rsidR="00F524F1" w:rsidRPr="00F524F1" w:rsidRDefault="00F524F1" w:rsidP="00D13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24F1">
              <w:rPr>
                <w:rFonts w:ascii="Arial" w:hAnsi="Arial" w:cs="Arial"/>
                <w:sz w:val="20"/>
                <w:szCs w:val="20"/>
              </w:rPr>
              <w:t>Parte III: Propuesta económica</w:t>
            </w:r>
          </w:p>
        </w:tc>
      </w:tr>
      <w:tr w:rsidR="00F524F1" w:rsidRPr="00AC0908" w:rsidTr="00F524F1">
        <w:tc>
          <w:tcPr>
            <w:tcW w:w="5055" w:type="dxa"/>
          </w:tcPr>
          <w:p w:rsidR="00F524F1" w:rsidRPr="00273645" w:rsidRDefault="00B64C9B" w:rsidP="00173CC3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741A82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  <w:tc>
          <w:tcPr>
            <w:tcW w:w="5056" w:type="dxa"/>
          </w:tcPr>
          <w:p w:rsidR="00F524F1" w:rsidRPr="00273645" w:rsidRDefault="00B64C9B" w:rsidP="00173CC3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</w:tr>
      <w:tr w:rsidR="00F524F1" w:rsidRPr="00AC0908" w:rsidTr="00F524F1">
        <w:tc>
          <w:tcPr>
            <w:tcW w:w="5055" w:type="dxa"/>
          </w:tcPr>
          <w:p w:rsidR="00F524F1" w:rsidRPr="00273645" w:rsidRDefault="00F524F1" w:rsidP="00D132D1">
            <w:pPr>
              <w:jc w:val="both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5056" w:type="dxa"/>
          </w:tcPr>
          <w:p w:rsidR="00F524F1" w:rsidRPr="00273645" w:rsidRDefault="00F524F1" w:rsidP="00273645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</w:tr>
      <w:tr w:rsidR="00F524F1" w:rsidRPr="00AC0908" w:rsidTr="00F524F1">
        <w:tc>
          <w:tcPr>
            <w:tcW w:w="5055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056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5055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056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</w:tbl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4C25A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F524F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F524F1" w:rsidRPr="00273645" w:rsidRDefault="00553FF7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(firma autógrafa)</w:t>
      </w:r>
    </w:p>
    <w:p w:rsidR="00F524F1" w:rsidRPr="00273645" w:rsidRDefault="00F524F1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4C25A1">
        <w:rPr>
          <w:rFonts w:ascii="Arial" w:hAnsi="Arial" w:cs="Arial"/>
          <w:sz w:val="20"/>
          <w:szCs w:val="20"/>
        </w:rPr>
        <w:t>______________________________</w:t>
      </w:r>
    </w:p>
    <w:p w:rsidR="00F524F1" w:rsidRPr="00273645" w:rsidRDefault="00553FF7" w:rsidP="00F524F1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(1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="00F524F1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del representante legal)</w:t>
      </w:r>
    </w:p>
    <w:p w:rsidR="00F524F1" w:rsidRPr="00273645" w:rsidRDefault="00F524F1" w:rsidP="00F524F1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553FF7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del representante legal)</w:t>
      </w:r>
    </w:p>
    <w:p w:rsidR="00F524F1" w:rsidRPr="00273645" w:rsidRDefault="00F524F1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sectPr w:rsidR="00F524F1" w:rsidRPr="00273645" w:rsidSect="00727BFE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86F" w:rsidRDefault="00E5086F" w:rsidP="00F524F1">
      <w:r>
        <w:separator/>
      </w:r>
    </w:p>
  </w:endnote>
  <w:endnote w:type="continuationSeparator" w:id="0">
    <w:p w:rsidR="00E5086F" w:rsidRDefault="00E5086F" w:rsidP="00F52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81D" w:rsidRDefault="0005381D" w:rsidP="0005381D">
    <w:pPr>
      <w:pStyle w:val="Piedepgina"/>
      <w:jc w:val="right"/>
      <w:rPr>
        <w:b/>
        <w:color w:val="808080" w:themeColor="background1" w:themeShade="80"/>
        <w:sz w:val="12"/>
      </w:rPr>
    </w:pPr>
    <w:r w:rsidRPr="00A430BC">
      <w:rPr>
        <w:b/>
        <w:color w:val="808080" w:themeColor="background1" w:themeShade="80"/>
        <w:sz w:val="12"/>
      </w:rPr>
      <w:t>MP-</w:t>
    </w:r>
    <w:r w:rsidR="00760523" w:rsidRPr="00A430BC">
      <w:rPr>
        <w:b/>
        <w:color w:val="808080" w:themeColor="background1" w:themeShade="80"/>
        <w:sz w:val="12"/>
      </w:rPr>
      <w:t>200</w:t>
    </w:r>
    <w:r w:rsidRPr="00A430BC">
      <w:rPr>
        <w:b/>
        <w:color w:val="808080" w:themeColor="background1" w:themeShade="80"/>
        <w:sz w:val="12"/>
      </w:rPr>
      <w:t>-PR02-P01-F25</w:t>
    </w:r>
  </w:p>
  <w:p w:rsidR="00273645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</w:p>
  <w:p w:rsidR="00273645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  <w:r>
      <w:rPr>
        <w:b/>
        <w:color w:val="808080" w:themeColor="background1" w:themeShade="80"/>
        <w:sz w:val="12"/>
      </w:rPr>
      <w:t>DICIEMBRE 2013</w:t>
    </w:r>
  </w:p>
  <w:p w:rsidR="00273645" w:rsidRPr="00A430BC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86F" w:rsidRDefault="00E5086F" w:rsidP="00F524F1">
      <w:r>
        <w:separator/>
      </w:r>
    </w:p>
  </w:footnote>
  <w:footnote w:type="continuationSeparator" w:id="0">
    <w:p w:rsidR="00E5086F" w:rsidRDefault="00E5086F" w:rsidP="00F524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804"/>
    </w:tblGrid>
    <w:tr w:rsidR="004E6FAD" w:rsidRPr="002C7DA4" w:rsidTr="004E6FAD">
      <w:tc>
        <w:tcPr>
          <w:tcW w:w="2235" w:type="dxa"/>
        </w:tcPr>
        <w:p w:rsidR="004E6FAD" w:rsidRDefault="0021111B" w:rsidP="00900DAC">
          <w:pPr>
            <w:pStyle w:val="Encabezado"/>
          </w:pPr>
          <w:r>
            <w:rPr>
              <w:noProof/>
              <w:lang w:eastAsia="es-MX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column">
                      <wp:posOffset>-55245</wp:posOffset>
                    </wp:positionH>
                    <wp:positionV relativeFrom="paragraph">
                      <wp:posOffset>33020</wp:posOffset>
                    </wp:positionV>
                    <wp:extent cx="1278255" cy="703580"/>
                    <wp:effectExtent l="0" t="0" r="17145" b="20320"/>
                    <wp:wrapNone/>
                    <wp:docPr id="1" name="AutoShape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278255" cy="703580"/>
                            </a:xfrm>
                            <a:prstGeom prst="bevel">
                              <a:avLst>
                                <a:gd name="adj" fmla="val 125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E6FAD" w:rsidRPr="00C4449E" w:rsidRDefault="004E6FAD" w:rsidP="004E6FAD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i/>
                                    <w:sz w:val="18"/>
                                    <w:szCs w:val="18"/>
                                  </w:rPr>
                                </w:pPr>
                                <w:r w:rsidRPr="00C4449E">
                                  <w:rPr>
                                    <w:rFonts w:ascii="Calibri" w:hAnsi="Calibri" w:cs="Calibri"/>
                                    <w:i/>
                                    <w:sz w:val="18"/>
                                    <w:szCs w:val="18"/>
                                  </w:rPr>
                                  <w:t>(1 PAPEL MEMBRETADO DEL LICITANTE)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84" coordsize="21600,21600" o:spt="84" adj="2700" path="m,l,21600r21600,l21600,xem@0@0nfl@0@2@1@2@1@0xem,nfl@0@0em,21600nfl@0@2em21600,21600nfl@1@2em21600,nfl@1@0e">
                    <v:stroke joinstyle="miter"/>
                    <v:formulas>
                      <v:f eqn="val #0"/>
                      <v:f eqn="sum width 0 #0"/>
                      <v:f eqn="sum height 0 #0"/>
                      <v:f eqn="prod width 1 2"/>
                      <v:f eqn="prod height 1 2"/>
                      <v:f eqn="prod #0 1 2"/>
                      <v:f eqn="prod #0 3 2"/>
                      <v:f eqn="sum @1 @5 0"/>
                      <v:f eqn="sum @2 @5 0"/>
                    </v:formulas>
                    <v:path o:extrusionok="f" limo="10800,10800" o:connecttype="custom" o:connectlocs="0,@4;@0,@4;@3,21600;@3,@2;21600,@4;@1,@4;@3,0;@3,@0" textboxrect="@0,@0,@1,@2"/>
                    <v:handles>
                      <v:h position="#0,topLeft" switch="" xrange="0,10800"/>
                    </v:handles>
                    <o:complex v:ext="view"/>
                  </v:shapetype>
                  <v:shape id="AutoShape 5" o:spid="_x0000_s1026" type="#_x0000_t84" style="position:absolute;margin-left:-4.35pt;margin-top:2.6pt;width:100.65pt;height:5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">
                    <v:textbox>
                      <w:txbxContent>
                        <w:p w:rsidR="004E6FAD" w:rsidRPr="00C4449E" w:rsidRDefault="004E6FAD" w:rsidP="004E6FAD">
                          <w:pPr>
                            <w:jc w:val="center"/>
                            <w:rPr>
                              <w:rFonts w:ascii="Calibri" w:hAnsi="Calibri" w:cs="Calibri"/>
                              <w:i/>
                              <w:sz w:val="18"/>
                              <w:szCs w:val="18"/>
                            </w:rPr>
                          </w:pPr>
                          <w:r w:rsidRPr="00C4449E">
                            <w:rPr>
                              <w:rFonts w:ascii="Calibri" w:hAnsi="Calibri" w:cs="Calibri"/>
                              <w:i/>
                              <w:sz w:val="18"/>
                              <w:szCs w:val="18"/>
                            </w:rPr>
                            <w:t>(1 PAPEL MEMBRETADO DEL LICITANTE)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4E6FAD" w:rsidRDefault="004E6FAD" w:rsidP="00900DAC">
          <w:pPr>
            <w:pStyle w:val="Encabezado"/>
          </w:pPr>
        </w:p>
        <w:p w:rsidR="004E6FAD" w:rsidRDefault="004E6FAD" w:rsidP="00900DAC">
          <w:pPr>
            <w:pStyle w:val="Encabezado"/>
          </w:pPr>
        </w:p>
        <w:p w:rsidR="004E6FAD" w:rsidRDefault="004E6FAD" w:rsidP="00900DAC">
          <w:pPr>
            <w:pStyle w:val="Encabezado"/>
          </w:pPr>
        </w:p>
      </w:tc>
      <w:tc>
        <w:tcPr>
          <w:tcW w:w="6804" w:type="dxa"/>
        </w:tcPr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4E6FAD" w:rsidRPr="002C7DA4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  <w:r>
            <w:rPr>
              <w:rFonts w:cs="Arial"/>
              <w:b/>
              <w:szCs w:val="20"/>
            </w:rPr>
            <w:t>MANIFIESTO DE</w:t>
          </w:r>
          <w:r w:rsidR="00986D07">
            <w:rPr>
              <w:rFonts w:cs="Arial"/>
              <w:b/>
              <w:szCs w:val="20"/>
            </w:rPr>
            <w:t xml:space="preserve"> ENTREGA DE</w:t>
          </w:r>
          <w:r>
            <w:rPr>
              <w:rFonts w:cs="Arial"/>
              <w:b/>
              <w:szCs w:val="20"/>
            </w:rPr>
            <w:t xml:space="preserve"> </w:t>
          </w:r>
          <w:r w:rsidR="004E6FAD">
            <w:rPr>
              <w:rFonts w:cs="Arial"/>
              <w:b/>
              <w:szCs w:val="20"/>
            </w:rPr>
            <w:t>DOCUMENTACIÓN CONFIDENCIAL</w:t>
          </w:r>
        </w:p>
        <w:p w:rsidR="004E6FAD" w:rsidRPr="002C7DA4" w:rsidRDefault="004E6FAD" w:rsidP="00EB51E5">
          <w:pPr>
            <w:pStyle w:val="Encabezado"/>
            <w:tabs>
              <w:tab w:val="left" w:pos="2243"/>
              <w:tab w:val="right" w:pos="6527"/>
            </w:tabs>
            <w:rPr>
              <w:rFonts w:cs="Arial"/>
              <w:szCs w:val="20"/>
            </w:rPr>
          </w:pPr>
        </w:p>
      </w:tc>
    </w:tr>
  </w:tbl>
  <w:p w:rsidR="00D132D1" w:rsidRPr="004E6FAD" w:rsidRDefault="00D132D1" w:rsidP="004E6F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/>
  <w:hideSpellingErrors/>
  <w:hideGrammaticalError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4F1"/>
    <w:rsid w:val="00015718"/>
    <w:rsid w:val="0005381D"/>
    <w:rsid w:val="001011D1"/>
    <w:rsid w:val="00173CC3"/>
    <w:rsid w:val="0021111B"/>
    <w:rsid w:val="00254FF3"/>
    <w:rsid w:val="00273645"/>
    <w:rsid w:val="00321CDC"/>
    <w:rsid w:val="0036432E"/>
    <w:rsid w:val="00371298"/>
    <w:rsid w:val="004B7A22"/>
    <w:rsid w:val="004E6FAD"/>
    <w:rsid w:val="004F6CEE"/>
    <w:rsid w:val="00553FF7"/>
    <w:rsid w:val="006E0465"/>
    <w:rsid w:val="00727BFE"/>
    <w:rsid w:val="00727CE5"/>
    <w:rsid w:val="00741A82"/>
    <w:rsid w:val="00760523"/>
    <w:rsid w:val="007A7535"/>
    <w:rsid w:val="007D6AF1"/>
    <w:rsid w:val="008B28FD"/>
    <w:rsid w:val="0093550F"/>
    <w:rsid w:val="00986D07"/>
    <w:rsid w:val="009A5D11"/>
    <w:rsid w:val="00A430BC"/>
    <w:rsid w:val="00A51BAE"/>
    <w:rsid w:val="00A761CB"/>
    <w:rsid w:val="00AD1E26"/>
    <w:rsid w:val="00AF3354"/>
    <w:rsid w:val="00B64C9B"/>
    <w:rsid w:val="00D132D1"/>
    <w:rsid w:val="00E25A44"/>
    <w:rsid w:val="00E5086F"/>
    <w:rsid w:val="00EB51E5"/>
    <w:rsid w:val="00F524F1"/>
    <w:rsid w:val="00FA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524F1"/>
  </w:style>
  <w:style w:type="paragraph" w:styleId="Piedepgina">
    <w:name w:val="footer"/>
    <w:basedOn w:val="Normal"/>
    <w:link w:val="Piedepgina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524F1"/>
  </w:style>
  <w:style w:type="paragraph" w:customStyle="1" w:styleId="Textoindependiente31">
    <w:name w:val="Texto independiente 31"/>
    <w:basedOn w:val="Normal"/>
    <w:rsid w:val="00F524F1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titulo">
    <w:name w:val="titulo"/>
    <w:basedOn w:val="Normal"/>
    <w:rsid w:val="00F524F1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F524F1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1A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1A82"/>
    <w:rPr>
      <w:rFonts w:ascii="Tahoma" w:eastAsia="Times New Roman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524F1"/>
  </w:style>
  <w:style w:type="paragraph" w:styleId="Piedepgina">
    <w:name w:val="footer"/>
    <w:basedOn w:val="Normal"/>
    <w:link w:val="Piedepgina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524F1"/>
  </w:style>
  <w:style w:type="paragraph" w:customStyle="1" w:styleId="Textoindependiente31">
    <w:name w:val="Texto independiente 31"/>
    <w:basedOn w:val="Normal"/>
    <w:rsid w:val="00F524F1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titulo">
    <w:name w:val="titulo"/>
    <w:basedOn w:val="Normal"/>
    <w:rsid w:val="00F524F1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F524F1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1A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1A82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61F694D</Template>
  <TotalTime>0</TotalTime>
  <Pages>1</Pages>
  <Words>177</Words>
  <Characters>978</Characters>
  <Application>Microsoft Office Word</Application>
  <DocSecurity>4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Carlos Ugalde</cp:lastModifiedBy>
  <cp:revision>2</cp:revision>
  <cp:lastPrinted>2009-07-24T18:53:00Z</cp:lastPrinted>
  <dcterms:created xsi:type="dcterms:W3CDTF">2014-02-18T18:54:00Z</dcterms:created>
  <dcterms:modified xsi:type="dcterms:W3CDTF">2014-02-18T18:54:00Z</dcterms:modified>
</cp:coreProperties>
</file>